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E52314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53A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5231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523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E523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E523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E5231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E52314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5231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523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5231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E52314" w:rsidRPr="008D168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-2610-</w:t>
            </w:r>
            <w:r w:rsidR="00E52314" w:rsidRPr="008D168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5930</w:t>
            </w:r>
          </w:p>
        </w:tc>
      </w:tr>
      <w:tr w:rsidR="002F054A" w:rsidRPr="003B7C5A" w:rsidTr="00E52314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E5231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</w:t>
            </w:r>
            <w:r w:rsidR="00E52314" w:rsidRPr="00781D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อินชูพงษ์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E523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5231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E52314" w:rsidRPr="008D168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0-2610-5342</w:t>
            </w:r>
          </w:p>
        </w:tc>
      </w:tr>
      <w:tr w:rsidR="002F054A" w:rsidRPr="003B7C5A" w:rsidTr="00E52314">
        <w:trPr>
          <w:gridAfter w:val="1"/>
          <w:wAfter w:w="6" w:type="dxa"/>
          <w:trHeight w:val="2095"/>
        </w:trPr>
        <w:tc>
          <w:tcPr>
            <w:tcW w:w="9663" w:type="dxa"/>
            <w:gridSpan w:val="3"/>
          </w:tcPr>
          <w:p w:rsidR="002F054A" w:rsidRPr="003B7C5A" w:rsidRDefault="002F054A" w:rsidP="00E5231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E379B3" w:rsidRPr="00E52314" w:rsidRDefault="00E52314" w:rsidP="00E52314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52314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52314" w:rsidRPr="003B7C5A" w:rsidTr="005E5BF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2314" w:rsidRPr="00F108FD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Pr="003E7B4C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E52314" w:rsidRPr="003B7C5A" w:rsidTr="005E5BF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2314" w:rsidRPr="00F108FD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Pr="003E7B4C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E52314" w:rsidRPr="003B7C5A" w:rsidTr="005E5BF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2314" w:rsidRPr="00F108FD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Pr="003E7B4C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E52314" w:rsidRPr="003B7C5A" w:rsidTr="005E5BF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2314" w:rsidRPr="00F108FD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Pr="003E7B4C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E52314" w:rsidRPr="003B7C5A" w:rsidTr="005E5BF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2314" w:rsidRPr="00F108FD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Pr="003E7B4C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E52314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52314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E52314" w:rsidRPr="00086408" w:rsidRDefault="00E52314" w:rsidP="00E52314">
                  <w:pPr>
                    <w:ind w:hanging="2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E52314" w:rsidRDefault="00635454" w:rsidP="00E5231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</w:p>
                <w:p w:rsidR="00635454" w:rsidRPr="00AC4F8B" w:rsidRDefault="00635454" w:rsidP="00E5231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Default="00D62674" w:rsidP="00E5231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D62674" w:rsidRDefault="00443B4D" w:rsidP="007363E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61.88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Default="00D62674" w:rsidP="00E5231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Default="00D62674" w:rsidP="00E5231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E52314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03BEB" w:rsidRPr="00B800F6" w:rsidRDefault="007363EF" w:rsidP="00203B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03BEB" w:rsidRPr="00B800F6">
              <w:rPr>
                <w:rFonts w:ascii="TH SarabunPSK" w:hAnsi="TH SarabunPSK" w:cs="TH SarabunPSK"/>
                <w:sz w:val="30"/>
                <w:szCs w:val="30"/>
                <w:cs/>
              </w:rPr>
              <w:t>โดยมีค่าใช้จ่ายที่เกิดขึ้นได้แก่</w:t>
            </w:r>
          </w:p>
          <w:p w:rsidR="00203BEB" w:rsidRPr="00B800F6" w:rsidRDefault="007363EF" w:rsidP="00203B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03BEB" w:rsidRPr="00B800F6">
              <w:rPr>
                <w:rFonts w:ascii="TH SarabunPSK" w:hAnsi="TH SarabunPSK" w:cs="TH SarabunPSK"/>
                <w:sz w:val="30"/>
                <w:szCs w:val="30"/>
                <w:cs/>
              </w:rPr>
              <w:t>1. ค่าจ้างลูกจ้างชั่วคราว 1 อัตรา</w:t>
            </w:r>
          </w:p>
          <w:p w:rsidR="00203BEB" w:rsidRPr="00B800F6" w:rsidRDefault="00203BEB" w:rsidP="00203B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>2. ค่าใช้จ่ายในการจัดอบรม</w:t>
            </w:r>
          </w:p>
          <w:p w:rsidR="00203BEB" w:rsidRDefault="00203BEB" w:rsidP="00203B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>3. ค่าใช้จ่ายในการไปฝึกอบรม</w:t>
            </w:r>
          </w:p>
          <w:p w:rsidR="007363EF" w:rsidRDefault="00DA246C" w:rsidP="007363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4. ค่าวัสดุสำนักงาน</w:t>
            </w:r>
          </w:p>
          <w:p w:rsidR="000A5220" w:rsidRPr="007363EF" w:rsidRDefault="007363EF" w:rsidP="009B48E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กลุ่มตรวจสอบภายในได้รับงบประมาณประจำปี พ.ศ. 2562 รวมทั้งสิ้น 300,000 บาท </w:t>
            </w:r>
            <w:r w:rsidR="00203B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 สิ้นสุดไตรมาสที่ </w:t>
            </w:r>
            <w:r w:rsidR="009B48E8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203BEB"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(1 ตุลาคม 2561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9B4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30 มิถุนายน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2562) </w:t>
            </w:r>
            <w:r w:rsidR="00203BEB"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กลุ่มตรวจสอบภายในเบิกจ่ายไปแล้ว </w:t>
            </w:r>
            <w:r w:rsidR="009B48E8">
              <w:rPr>
                <w:rFonts w:ascii="TH SarabunPSK" w:hAnsi="TH SarabunPSK" w:cs="TH SarabunPSK" w:hint="cs"/>
                <w:sz w:val="30"/>
                <w:szCs w:val="30"/>
                <w:cs/>
              </w:rPr>
              <w:t>185,625.56</w:t>
            </w:r>
            <w:r w:rsidR="00203BEB"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9B48E8">
              <w:rPr>
                <w:rFonts w:ascii="TH SarabunPSK" w:hAnsi="TH SarabunPSK" w:cs="TH SarabunPSK" w:hint="cs"/>
                <w:sz w:val="30"/>
                <w:szCs w:val="30"/>
                <w:cs/>
              </w:rPr>
              <w:t>61.88</w:t>
            </w:r>
          </w:p>
        </w:tc>
      </w:tr>
      <w:tr w:rsidR="003B7C5A" w:rsidRPr="003B7C5A" w:rsidTr="00E52314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DE1ABF" w:rsidP="00DE1AB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03BE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E52314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DE1ABF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03BE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DA246C" w:rsidRPr="000D55E0" w:rsidRDefault="00DA246C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E52314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203BE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203BEB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C09B9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138" w:rsidRDefault="00A15138">
      <w:r>
        <w:separator/>
      </w:r>
    </w:p>
  </w:endnote>
  <w:endnote w:type="continuationSeparator" w:id="0">
    <w:p w:rsidR="00A15138" w:rsidRDefault="00A1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138" w:rsidRDefault="00A15138">
      <w:r>
        <w:separator/>
      </w:r>
    </w:p>
  </w:footnote>
  <w:footnote w:type="continuationSeparator" w:id="0">
    <w:p w:rsidR="00A15138" w:rsidRDefault="00A15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5076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5076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2413"/>
    <w:rsid w:val="000A3286"/>
    <w:rsid w:val="000A5220"/>
    <w:rsid w:val="000A7481"/>
    <w:rsid w:val="000B61D2"/>
    <w:rsid w:val="000C06DC"/>
    <w:rsid w:val="000C09B9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3BEB"/>
    <w:rsid w:val="00235C19"/>
    <w:rsid w:val="00251664"/>
    <w:rsid w:val="00253AAE"/>
    <w:rsid w:val="002632AB"/>
    <w:rsid w:val="00266EF2"/>
    <w:rsid w:val="002847E9"/>
    <w:rsid w:val="002D0714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B4D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5A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5454"/>
    <w:rsid w:val="00637718"/>
    <w:rsid w:val="00642568"/>
    <w:rsid w:val="00680463"/>
    <w:rsid w:val="00682347"/>
    <w:rsid w:val="00690952"/>
    <w:rsid w:val="0069767E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63EF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B48E8"/>
    <w:rsid w:val="009C12E1"/>
    <w:rsid w:val="009D37E4"/>
    <w:rsid w:val="009D395D"/>
    <w:rsid w:val="009E313B"/>
    <w:rsid w:val="009F3843"/>
    <w:rsid w:val="00A047E3"/>
    <w:rsid w:val="00A13D2C"/>
    <w:rsid w:val="00A147BB"/>
    <w:rsid w:val="00A15138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4395"/>
    <w:rsid w:val="00A86C64"/>
    <w:rsid w:val="00AB4406"/>
    <w:rsid w:val="00AB6FBE"/>
    <w:rsid w:val="00AB78EA"/>
    <w:rsid w:val="00AC2F65"/>
    <w:rsid w:val="00AC500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0E8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2674"/>
    <w:rsid w:val="00D63723"/>
    <w:rsid w:val="00D816DE"/>
    <w:rsid w:val="00D849B7"/>
    <w:rsid w:val="00D97ED4"/>
    <w:rsid w:val="00DA246C"/>
    <w:rsid w:val="00DA3363"/>
    <w:rsid w:val="00DA5582"/>
    <w:rsid w:val="00DC244A"/>
    <w:rsid w:val="00DE1A2C"/>
    <w:rsid w:val="00DE1ABF"/>
    <w:rsid w:val="00DE5095"/>
    <w:rsid w:val="00DE6CC4"/>
    <w:rsid w:val="00DF0979"/>
    <w:rsid w:val="00DF2CE3"/>
    <w:rsid w:val="00DF5A0B"/>
    <w:rsid w:val="00E04588"/>
    <w:rsid w:val="00E13428"/>
    <w:rsid w:val="00E2424F"/>
    <w:rsid w:val="00E36CAD"/>
    <w:rsid w:val="00E379B3"/>
    <w:rsid w:val="00E40020"/>
    <w:rsid w:val="00E50763"/>
    <w:rsid w:val="00E52314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C7AEC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486C7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5D094-65AF-4014-8A91-A5CA3EB2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ศุภลักษณ์ พรมประทีป</cp:lastModifiedBy>
  <cp:revision>3</cp:revision>
  <cp:lastPrinted>2019-06-11T07:38:00Z</cp:lastPrinted>
  <dcterms:created xsi:type="dcterms:W3CDTF">2019-07-19T07:43:00Z</dcterms:created>
  <dcterms:modified xsi:type="dcterms:W3CDTF">2019-09-03T03:33:00Z</dcterms:modified>
</cp:coreProperties>
</file>